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9FE" w:rsidRDefault="009809FE" w:rsidP="009809FE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Adam BARBOUR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b.ca.1366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809FE" w:rsidRDefault="009809FE" w:rsidP="009809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09FE" w:rsidRDefault="009809FE" w:rsidP="009809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09FE" w:rsidRDefault="009809FE" w:rsidP="009809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Dec.1393</w:t>
      </w:r>
      <w:r>
        <w:rPr>
          <w:rFonts w:ascii="Times New Roman" w:hAnsi="Times New Roman" w:cs="Times New Roman"/>
          <w:sz w:val="24"/>
          <w:szCs w:val="24"/>
        </w:rPr>
        <w:tab/>
        <w:t xml:space="preserve">He,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Thome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Prowte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Richard Belle(q.v.) and </w:t>
      </w:r>
    </w:p>
    <w:p w:rsidR="009809FE" w:rsidRDefault="009809FE" w:rsidP="009809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Forges</w:t>
      </w:r>
      <w:r>
        <w:rPr>
          <w:rFonts w:ascii="Times New Roman" w:hAnsi="Times New Roman" w:cs="Times New Roman"/>
          <w:sz w:val="24"/>
          <w:szCs w:val="24"/>
        </w:rPr>
        <w:t xml:space="preserve">(q.v.) were in the crypt of the church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</w:t>
      </w:r>
    </w:p>
    <w:p w:rsidR="009809FE" w:rsidRDefault="009809FE" w:rsidP="009809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Baptist, Bristol, at the time of the baptism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Solers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:rsidR="009809FE" w:rsidRDefault="009809FE" w:rsidP="009809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when an agreement was made between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Gargrave</w:t>
      </w:r>
      <w:proofErr w:type="spellEnd"/>
      <w:r>
        <w:rPr>
          <w:rFonts w:ascii="Times New Roman" w:hAnsi="Times New Roman" w:cs="Times New Roman"/>
          <w:sz w:val="24"/>
          <w:szCs w:val="24"/>
        </w:rPr>
        <w:t>, bowyer,</w:t>
      </w:r>
    </w:p>
    <w:p w:rsidR="009809FE" w:rsidRDefault="009809FE" w:rsidP="009809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Clyve</w:t>
      </w:r>
      <w:proofErr w:type="spellEnd"/>
      <w:r>
        <w:rPr>
          <w:rFonts w:ascii="Times New Roman" w:hAnsi="Times New Roman" w:cs="Times New Roman"/>
          <w:sz w:val="24"/>
          <w:szCs w:val="24"/>
        </w:rPr>
        <w:t>, goldsmith, following a long dispute between them.</w:t>
      </w:r>
    </w:p>
    <w:p w:rsidR="009809FE" w:rsidRDefault="009809FE" w:rsidP="009809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21-371)</w:t>
      </w:r>
    </w:p>
    <w:p w:rsidR="009809FE" w:rsidRDefault="009809FE" w:rsidP="009809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the inquisition held in Bristol to prove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Solers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’ age. He </w:t>
      </w:r>
    </w:p>
    <w:p w:rsidR="009809FE" w:rsidRDefault="009809FE" w:rsidP="009809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recalled the event for the above reason.  (ibid.)</w:t>
      </w:r>
    </w:p>
    <w:p w:rsidR="009809FE" w:rsidRDefault="009809FE" w:rsidP="009809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09FE" w:rsidRDefault="009809FE" w:rsidP="009809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09FE" w:rsidRPr="009809FE" w:rsidRDefault="009809FE" w:rsidP="009809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2016</w:t>
      </w:r>
    </w:p>
    <w:p w:rsidR="00FD537B" w:rsidRPr="00FD537B" w:rsidRDefault="00FD537B" w:rsidP="00FD53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537B" w:rsidRPr="00FD537B" w:rsidRDefault="00FD537B" w:rsidP="00FD53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537B" w:rsidRPr="00FD537B" w:rsidRDefault="00FD537B" w:rsidP="00FD537B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:rsidR="00FD537B" w:rsidRPr="00FD537B" w:rsidRDefault="00FD537B" w:rsidP="00FD0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0FD5" w:rsidRPr="00FD0FD5" w:rsidRDefault="00FD0FD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D0FD5" w:rsidRPr="00FD0F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FD5" w:rsidRDefault="00FD0FD5" w:rsidP="00E71FC3">
      <w:pPr>
        <w:spacing w:after="0" w:line="240" w:lineRule="auto"/>
      </w:pPr>
      <w:r>
        <w:separator/>
      </w:r>
    </w:p>
  </w:endnote>
  <w:endnote w:type="continuationSeparator" w:id="0">
    <w:p w:rsidR="00FD0FD5" w:rsidRDefault="00FD0F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FD5" w:rsidRDefault="00FD0FD5" w:rsidP="00E71FC3">
      <w:pPr>
        <w:spacing w:after="0" w:line="240" w:lineRule="auto"/>
      </w:pPr>
      <w:r>
        <w:separator/>
      </w:r>
    </w:p>
  </w:footnote>
  <w:footnote w:type="continuationSeparator" w:id="0">
    <w:p w:rsidR="00FD0FD5" w:rsidRDefault="00FD0F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FD5"/>
    <w:rsid w:val="00183068"/>
    <w:rsid w:val="009809FE"/>
    <w:rsid w:val="00AB52E8"/>
    <w:rsid w:val="00B16D3F"/>
    <w:rsid w:val="00E71FC3"/>
    <w:rsid w:val="00EF4813"/>
    <w:rsid w:val="00F65A51"/>
    <w:rsid w:val="00FD0FD5"/>
    <w:rsid w:val="00FD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E7212"/>
  <w15:chartTrackingRefBased/>
  <w15:docId w15:val="{8763C4A6-239B-45E3-9C34-2A62DC6BD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46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2016-05-29T20:45:00Z</dcterms:created>
  <dcterms:modified xsi:type="dcterms:W3CDTF">2016-05-29T21:36:00Z</dcterms:modified>
</cp:coreProperties>
</file>